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E42" w:rsidRDefault="002C2E42" w:rsidP="009A5030">
      <w:pPr>
        <w:pStyle w:val="Title"/>
        <w:tabs>
          <w:tab w:val="left" w:pos="4678"/>
        </w:tabs>
        <w:ind w:left="4253"/>
        <w:jc w:val="right"/>
      </w:pPr>
      <w:r>
        <w:t xml:space="preserve">                                                                         Приложение 18</w:t>
      </w:r>
    </w:p>
    <w:p w:rsidR="002C2E42" w:rsidRDefault="002C2E42" w:rsidP="009A5030">
      <w:pPr>
        <w:tabs>
          <w:tab w:val="left" w:pos="4678"/>
        </w:tabs>
        <w:ind w:left="4253"/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к решению Совета депутатов</w:t>
      </w:r>
    </w:p>
    <w:p w:rsidR="002C2E42" w:rsidRDefault="002C2E42" w:rsidP="009A5030">
      <w:pPr>
        <w:tabs>
          <w:tab w:val="left" w:pos="4678"/>
        </w:tabs>
        <w:ind w:left="4253"/>
        <w:jc w:val="right"/>
        <w:rPr>
          <w:sz w:val="28"/>
        </w:rPr>
      </w:pPr>
      <w:r>
        <w:rPr>
          <w:sz w:val="28"/>
        </w:rPr>
        <w:t>Усвятского сельского поселения</w:t>
      </w:r>
    </w:p>
    <w:p w:rsidR="002C2E42" w:rsidRDefault="002C2E42" w:rsidP="009A5030">
      <w:pPr>
        <w:tabs>
          <w:tab w:val="left" w:pos="4678"/>
        </w:tabs>
        <w:ind w:left="4253"/>
        <w:jc w:val="right"/>
        <w:rPr>
          <w:sz w:val="28"/>
        </w:rPr>
      </w:pPr>
      <w:r>
        <w:rPr>
          <w:sz w:val="28"/>
        </w:rPr>
        <w:t>Дорогобужского района</w:t>
      </w:r>
    </w:p>
    <w:p w:rsidR="002C2E42" w:rsidRDefault="002C2E42" w:rsidP="009A5030">
      <w:pPr>
        <w:tabs>
          <w:tab w:val="left" w:pos="4678"/>
        </w:tabs>
        <w:ind w:left="4253"/>
        <w:jc w:val="right"/>
        <w:rPr>
          <w:sz w:val="28"/>
        </w:rPr>
      </w:pPr>
      <w:r>
        <w:rPr>
          <w:sz w:val="28"/>
        </w:rPr>
        <w:t>Смоленской области</w:t>
      </w:r>
    </w:p>
    <w:p w:rsidR="002C2E42" w:rsidRDefault="002C2E42" w:rsidP="00C414DD">
      <w:pPr>
        <w:tabs>
          <w:tab w:val="left" w:pos="4678"/>
        </w:tabs>
        <w:ind w:left="4253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от «      »                        № </w:t>
      </w:r>
    </w:p>
    <w:p w:rsidR="002C2E42" w:rsidRPr="00BE5F74" w:rsidRDefault="002C2E42" w:rsidP="00B30771">
      <w:pPr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E5F7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BE5F74">
        <w:rPr>
          <w:sz w:val="28"/>
          <w:szCs w:val="28"/>
        </w:rPr>
        <w:t xml:space="preserve"> </w:t>
      </w:r>
    </w:p>
    <w:p w:rsidR="002C2E42" w:rsidRDefault="002C2E42" w:rsidP="00B30771">
      <w:pPr>
        <w:ind w:left="5400"/>
      </w:pPr>
    </w:p>
    <w:p w:rsidR="002C2E42" w:rsidRDefault="002C2E42" w:rsidP="00B30771">
      <w:pPr>
        <w:ind w:left="5400"/>
      </w:pPr>
    </w:p>
    <w:p w:rsidR="002C2E42" w:rsidRPr="00AA3613" w:rsidRDefault="002C2E42" w:rsidP="00B30771">
      <w:pPr>
        <w:pStyle w:val="Heading1"/>
        <w:rPr>
          <w:b/>
          <w:sz w:val="32"/>
        </w:rPr>
      </w:pPr>
      <w:r w:rsidRPr="00AA3613">
        <w:rPr>
          <w:b/>
          <w:sz w:val="32"/>
        </w:rPr>
        <w:t>Программа муниципальных внутренних заимствований</w:t>
      </w:r>
    </w:p>
    <w:p w:rsidR="002C2E42" w:rsidRPr="00AA3613" w:rsidRDefault="002C2E42" w:rsidP="00B30771">
      <w:pPr>
        <w:pStyle w:val="Heading1"/>
        <w:rPr>
          <w:b/>
          <w:sz w:val="32"/>
        </w:rPr>
      </w:pPr>
      <w:r>
        <w:rPr>
          <w:b/>
          <w:sz w:val="32"/>
        </w:rPr>
        <w:t>Усвятского сельского поселения</w:t>
      </w:r>
      <w:r w:rsidRPr="00AA3613">
        <w:rPr>
          <w:b/>
          <w:sz w:val="32"/>
        </w:rPr>
        <w:t xml:space="preserve">  </w:t>
      </w:r>
      <w:r>
        <w:rPr>
          <w:b/>
          <w:sz w:val="32"/>
        </w:rPr>
        <w:t>Дорогобужского района Смоленской области на плановый период 2020 и 2021</w:t>
      </w:r>
      <w:r w:rsidRPr="00AA3613">
        <w:rPr>
          <w:b/>
          <w:sz w:val="32"/>
        </w:rPr>
        <w:t xml:space="preserve"> годов</w:t>
      </w:r>
    </w:p>
    <w:p w:rsidR="002C2E42" w:rsidRDefault="002C2E42" w:rsidP="00B30771">
      <w:pPr>
        <w:ind w:left="5400"/>
        <w:jc w:val="center"/>
      </w:pPr>
      <w:r>
        <w:t xml:space="preserve">                                                                                                        (тыс. рублей)</w:t>
      </w:r>
    </w:p>
    <w:tbl>
      <w:tblPr>
        <w:tblW w:w="14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4013"/>
        <w:gridCol w:w="2393"/>
        <w:gridCol w:w="2393"/>
        <w:gridCol w:w="2393"/>
        <w:gridCol w:w="2393"/>
      </w:tblGrid>
      <w:tr w:rsidR="002C2E42" w:rsidTr="00D3724D">
        <w:tc>
          <w:tcPr>
            <w:tcW w:w="1008" w:type="dxa"/>
            <w:vMerge w:val="restart"/>
          </w:tcPr>
          <w:p w:rsidR="002C2E42" w:rsidRPr="00976C1F" w:rsidRDefault="002C2E42" w:rsidP="00D3724D">
            <w:pPr>
              <w:jc w:val="center"/>
              <w:rPr>
                <w:b/>
              </w:rPr>
            </w:pPr>
            <w:r w:rsidRPr="00976C1F">
              <w:rPr>
                <w:b/>
              </w:rPr>
              <w:t>№ п/п</w:t>
            </w:r>
          </w:p>
        </w:tc>
        <w:tc>
          <w:tcPr>
            <w:tcW w:w="4013" w:type="dxa"/>
            <w:vMerge w:val="restart"/>
          </w:tcPr>
          <w:p w:rsidR="002C2E42" w:rsidRPr="00976C1F" w:rsidRDefault="002C2E42" w:rsidP="00D3724D">
            <w:pPr>
              <w:jc w:val="center"/>
              <w:rPr>
                <w:b/>
              </w:rPr>
            </w:pPr>
            <w:r w:rsidRPr="00976C1F">
              <w:rPr>
                <w:b/>
              </w:rPr>
              <w:t>Вид заимствования</w:t>
            </w:r>
          </w:p>
        </w:tc>
        <w:tc>
          <w:tcPr>
            <w:tcW w:w="2393" w:type="dxa"/>
          </w:tcPr>
          <w:p w:rsidR="002C2E42" w:rsidRPr="00976C1F" w:rsidRDefault="002C2E42" w:rsidP="00D3724D">
            <w:pPr>
              <w:jc w:val="center"/>
              <w:rPr>
                <w:b/>
              </w:rPr>
            </w:pPr>
            <w:r w:rsidRPr="00976C1F">
              <w:rPr>
                <w:b/>
              </w:rPr>
              <w:t>Объем привлечения</w:t>
            </w:r>
          </w:p>
          <w:p w:rsidR="002C2E42" w:rsidRPr="00976C1F" w:rsidRDefault="002C2E42" w:rsidP="00D372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2C2E42" w:rsidRPr="00976C1F" w:rsidRDefault="002C2E42" w:rsidP="00D3724D">
            <w:pPr>
              <w:jc w:val="center"/>
              <w:rPr>
                <w:b/>
              </w:rPr>
            </w:pPr>
            <w:r w:rsidRPr="00976C1F">
              <w:rPr>
                <w:b/>
              </w:rPr>
              <w:t xml:space="preserve">Объем  средств, направляемых на погашение основной суммы долга </w:t>
            </w:r>
          </w:p>
        </w:tc>
        <w:tc>
          <w:tcPr>
            <w:tcW w:w="2393" w:type="dxa"/>
          </w:tcPr>
          <w:p w:rsidR="002C2E42" w:rsidRPr="00976C1F" w:rsidRDefault="002C2E42" w:rsidP="00D3724D">
            <w:pPr>
              <w:jc w:val="center"/>
              <w:rPr>
                <w:b/>
              </w:rPr>
            </w:pPr>
            <w:r w:rsidRPr="00976C1F">
              <w:rPr>
                <w:b/>
              </w:rPr>
              <w:t>Объем привлечения</w:t>
            </w:r>
          </w:p>
          <w:p w:rsidR="002C2E42" w:rsidRPr="00976C1F" w:rsidRDefault="002C2E42" w:rsidP="00D372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2C2E42" w:rsidRPr="00976C1F" w:rsidRDefault="002C2E42" w:rsidP="00D3724D">
            <w:pPr>
              <w:jc w:val="center"/>
              <w:rPr>
                <w:b/>
              </w:rPr>
            </w:pPr>
            <w:r w:rsidRPr="00976C1F">
              <w:rPr>
                <w:b/>
              </w:rPr>
              <w:t xml:space="preserve">Объем  средств, направляемых на погашение основной суммы долга </w:t>
            </w:r>
          </w:p>
        </w:tc>
      </w:tr>
      <w:tr w:rsidR="002C2E42" w:rsidTr="00304525">
        <w:tc>
          <w:tcPr>
            <w:tcW w:w="1008" w:type="dxa"/>
            <w:vMerge/>
          </w:tcPr>
          <w:p w:rsidR="002C2E42" w:rsidRDefault="002C2E42" w:rsidP="00D3724D">
            <w:pPr>
              <w:jc w:val="center"/>
            </w:pPr>
          </w:p>
        </w:tc>
        <w:tc>
          <w:tcPr>
            <w:tcW w:w="4013" w:type="dxa"/>
            <w:vMerge/>
          </w:tcPr>
          <w:p w:rsidR="002C2E42" w:rsidRDefault="002C2E42" w:rsidP="00D3724D">
            <w:pPr>
              <w:jc w:val="center"/>
            </w:pPr>
          </w:p>
        </w:tc>
        <w:tc>
          <w:tcPr>
            <w:tcW w:w="4786" w:type="dxa"/>
            <w:gridSpan w:val="2"/>
          </w:tcPr>
          <w:p w:rsidR="002C2E42" w:rsidRPr="00976C1F" w:rsidRDefault="002C2E42" w:rsidP="00D372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  <w:r w:rsidRPr="00976C1F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  <w:gridSpan w:val="2"/>
          </w:tcPr>
          <w:p w:rsidR="002C2E42" w:rsidRPr="00976C1F" w:rsidRDefault="002C2E42" w:rsidP="00D372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  <w:r w:rsidRPr="00976C1F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2C2E42" w:rsidTr="00D3724D">
        <w:tc>
          <w:tcPr>
            <w:tcW w:w="1008" w:type="dxa"/>
          </w:tcPr>
          <w:p w:rsidR="002C2E42" w:rsidRPr="00FB72F5" w:rsidRDefault="002C2E42" w:rsidP="00D3724D">
            <w:pPr>
              <w:jc w:val="center"/>
              <w:rPr>
                <w:b/>
              </w:rPr>
            </w:pPr>
            <w:r w:rsidRPr="00FB72F5">
              <w:rPr>
                <w:b/>
              </w:rPr>
              <w:t>1</w:t>
            </w:r>
          </w:p>
        </w:tc>
        <w:tc>
          <w:tcPr>
            <w:tcW w:w="4013" w:type="dxa"/>
          </w:tcPr>
          <w:p w:rsidR="002C2E42" w:rsidRPr="00FB72F5" w:rsidRDefault="002C2E42" w:rsidP="00FB72F5">
            <w:pPr>
              <w:jc w:val="center"/>
              <w:rPr>
                <w:b/>
              </w:rPr>
            </w:pPr>
            <w:r w:rsidRPr="00FB72F5">
              <w:rPr>
                <w:b/>
              </w:rPr>
              <w:t>2</w:t>
            </w:r>
          </w:p>
        </w:tc>
        <w:tc>
          <w:tcPr>
            <w:tcW w:w="2393" w:type="dxa"/>
          </w:tcPr>
          <w:p w:rsidR="002C2E42" w:rsidRPr="00FB72F5" w:rsidRDefault="002C2E42" w:rsidP="00D3724D">
            <w:pPr>
              <w:jc w:val="center"/>
              <w:rPr>
                <w:b/>
              </w:rPr>
            </w:pPr>
            <w:r w:rsidRPr="00FB72F5">
              <w:rPr>
                <w:b/>
              </w:rPr>
              <w:t>3</w:t>
            </w:r>
          </w:p>
        </w:tc>
        <w:tc>
          <w:tcPr>
            <w:tcW w:w="2393" w:type="dxa"/>
          </w:tcPr>
          <w:p w:rsidR="002C2E42" w:rsidRPr="00FB72F5" w:rsidRDefault="002C2E42" w:rsidP="00D3724D">
            <w:pPr>
              <w:jc w:val="center"/>
              <w:rPr>
                <w:b/>
              </w:rPr>
            </w:pPr>
            <w:r w:rsidRPr="00FB72F5">
              <w:rPr>
                <w:b/>
              </w:rPr>
              <w:t>4</w:t>
            </w:r>
          </w:p>
        </w:tc>
        <w:tc>
          <w:tcPr>
            <w:tcW w:w="2393" w:type="dxa"/>
          </w:tcPr>
          <w:p w:rsidR="002C2E42" w:rsidRPr="00FB72F5" w:rsidRDefault="002C2E42" w:rsidP="00D3724D">
            <w:pPr>
              <w:jc w:val="center"/>
              <w:rPr>
                <w:b/>
              </w:rPr>
            </w:pPr>
            <w:r w:rsidRPr="00FB72F5">
              <w:rPr>
                <w:b/>
              </w:rPr>
              <w:t>5</w:t>
            </w:r>
          </w:p>
        </w:tc>
        <w:tc>
          <w:tcPr>
            <w:tcW w:w="2393" w:type="dxa"/>
          </w:tcPr>
          <w:p w:rsidR="002C2E42" w:rsidRPr="00FB72F5" w:rsidRDefault="002C2E42" w:rsidP="00D3724D">
            <w:pPr>
              <w:jc w:val="center"/>
              <w:rPr>
                <w:b/>
              </w:rPr>
            </w:pPr>
            <w:r w:rsidRPr="00FB72F5">
              <w:rPr>
                <w:b/>
              </w:rPr>
              <w:t>6</w:t>
            </w:r>
          </w:p>
        </w:tc>
      </w:tr>
      <w:tr w:rsidR="002C2E42" w:rsidTr="00D3724D">
        <w:tc>
          <w:tcPr>
            <w:tcW w:w="1008" w:type="dxa"/>
          </w:tcPr>
          <w:p w:rsidR="002C2E42" w:rsidRDefault="002C2E42" w:rsidP="00D3724D">
            <w:pPr>
              <w:jc w:val="center"/>
            </w:pPr>
          </w:p>
        </w:tc>
        <w:tc>
          <w:tcPr>
            <w:tcW w:w="4013" w:type="dxa"/>
          </w:tcPr>
          <w:p w:rsidR="002C2E42" w:rsidRDefault="002C2E42" w:rsidP="00D3724D">
            <w:pPr>
              <w:jc w:val="both"/>
            </w:pPr>
          </w:p>
        </w:tc>
        <w:tc>
          <w:tcPr>
            <w:tcW w:w="2393" w:type="dxa"/>
          </w:tcPr>
          <w:p w:rsidR="002C2E42" w:rsidRDefault="002C2E42" w:rsidP="00D3724D">
            <w:pPr>
              <w:jc w:val="center"/>
            </w:pPr>
          </w:p>
        </w:tc>
        <w:tc>
          <w:tcPr>
            <w:tcW w:w="2393" w:type="dxa"/>
          </w:tcPr>
          <w:p w:rsidR="002C2E42" w:rsidRDefault="002C2E42" w:rsidP="00D3724D">
            <w:pPr>
              <w:jc w:val="center"/>
            </w:pPr>
          </w:p>
        </w:tc>
        <w:tc>
          <w:tcPr>
            <w:tcW w:w="2393" w:type="dxa"/>
          </w:tcPr>
          <w:p w:rsidR="002C2E42" w:rsidRDefault="002C2E42" w:rsidP="00D3724D">
            <w:pPr>
              <w:jc w:val="center"/>
            </w:pPr>
          </w:p>
        </w:tc>
        <w:tc>
          <w:tcPr>
            <w:tcW w:w="2393" w:type="dxa"/>
          </w:tcPr>
          <w:p w:rsidR="002C2E42" w:rsidRDefault="002C2E42" w:rsidP="00D3724D">
            <w:pPr>
              <w:jc w:val="center"/>
            </w:pPr>
          </w:p>
        </w:tc>
      </w:tr>
      <w:tr w:rsidR="002C2E42" w:rsidTr="00D3724D">
        <w:tc>
          <w:tcPr>
            <w:tcW w:w="1008" w:type="dxa"/>
          </w:tcPr>
          <w:p w:rsidR="002C2E42" w:rsidRDefault="002C2E42" w:rsidP="00D3724D">
            <w:pPr>
              <w:jc w:val="center"/>
            </w:pPr>
          </w:p>
        </w:tc>
        <w:tc>
          <w:tcPr>
            <w:tcW w:w="4013" w:type="dxa"/>
          </w:tcPr>
          <w:p w:rsidR="002C2E42" w:rsidRPr="00D3724D" w:rsidRDefault="002C2E42" w:rsidP="00D3724D">
            <w:pPr>
              <w:jc w:val="both"/>
              <w:rPr>
                <w:b/>
              </w:rPr>
            </w:pPr>
            <w:r w:rsidRPr="00D3724D">
              <w:rPr>
                <w:b/>
              </w:rPr>
              <w:t>ИТОГО</w:t>
            </w:r>
          </w:p>
        </w:tc>
        <w:tc>
          <w:tcPr>
            <w:tcW w:w="2393" w:type="dxa"/>
          </w:tcPr>
          <w:p w:rsidR="002C2E42" w:rsidRPr="00D3724D" w:rsidRDefault="002C2E42" w:rsidP="00D3724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2393" w:type="dxa"/>
          </w:tcPr>
          <w:p w:rsidR="002C2E42" w:rsidRPr="00D3724D" w:rsidRDefault="002C2E42" w:rsidP="00D3724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2393" w:type="dxa"/>
          </w:tcPr>
          <w:p w:rsidR="002C2E42" w:rsidRPr="00D3724D" w:rsidRDefault="002C2E42" w:rsidP="00D3724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2393" w:type="dxa"/>
          </w:tcPr>
          <w:p w:rsidR="002C2E42" w:rsidRPr="00D3724D" w:rsidRDefault="002C2E42" w:rsidP="00D3724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</w:tbl>
    <w:p w:rsidR="002C2E42" w:rsidRPr="00B30771" w:rsidRDefault="002C2E42" w:rsidP="00B30771">
      <w:pPr>
        <w:ind w:left="5400"/>
        <w:jc w:val="center"/>
      </w:pPr>
    </w:p>
    <w:p w:rsidR="002C2E42" w:rsidRDefault="002C2E42" w:rsidP="00B30771">
      <w:pPr>
        <w:jc w:val="right"/>
      </w:pPr>
    </w:p>
    <w:sectPr w:rsidR="002C2E42" w:rsidSect="00C414DD">
      <w:footerReference w:type="default" r:id="rId6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E42" w:rsidRDefault="002C2E42" w:rsidP="00C414DD">
      <w:r>
        <w:separator/>
      </w:r>
    </w:p>
  </w:endnote>
  <w:endnote w:type="continuationSeparator" w:id="0">
    <w:p w:rsidR="002C2E42" w:rsidRDefault="002C2E42" w:rsidP="00C41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E42" w:rsidRDefault="002C2E42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2C2E42" w:rsidRDefault="002C2E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E42" w:rsidRDefault="002C2E42" w:rsidP="00C414DD">
      <w:r>
        <w:separator/>
      </w:r>
    </w:p>
  </w:footnote>
  <w:footnote w:type="continuationSeparator" w:id="0">
    <w:p w:rsidR="002C2E42" w:rsidRDefault="002C2E42" w:rsidP="00C414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0771"/>
    <w:rsid w:val="00002638"/>
    <w:rsid w:val="0000521F"/>
    <w:rsid w:val="00022405"/>
    <w:rsid w:val="00066AFF"/>
    <w:rsid w:val="000B096C"/>
    <w:rsid w:val="000B2F02"/>
    <w:rsid w:val="00100DBB"/>
    <w:rsid w:val="00127E9F"/>
    <w:rsid w:val="00133601"/>
    <w:rsid w:val="00176E6A"/>
    <w:rsid w:val="001812A9"/>
    <w:rsid w:val="0023420E"/>
    <w:rsid w:val="002347D6"/>
    <w:rsid w:val="002949D9"/>
    <w:rsid w:val="002C1D4D"/>
    <w:rsid w:val="002C2E42"/>
    <w:rsid w:val="002D3CEE"/>
    <w:rsid w:val="00304525"/>
    <w:rsid w:val="00317966"/>
    <w:rsid w:val="00360629"/>
    <w:rsid w:val="00394A67"/>
    <w:rsid w:val="003B3588"/>
    <w:rsid w:val="003F3A3C"/>
    <w:rsid w:val="0040269D"/>
    <w:rsid w:val="00464820"/>
    <w:rsid w:val="004E1F44"/>
    <w:rsid w:val="00514B46"/>
    <w:rsid w:val="00592AF0"/>
    <w:rsid w:val="005C2318"/>
    <w:rsid w:val="005E4008"/>
    <w:rsid w:val="0060549E"/>
    <w:rsid w:val="006349B3"/>
    <w:rsid w:val="006427D0"/>
    <w:rsid w:val="0064568E"/>
    <w:rsid w:val="00647A94"/>
    <w:rsid w:val="00654A9E"/>
    <w:rsid w:val="00664EB2"/>
    <w:rsid w:val="0068030D"/>
    <w:rsid w:val="00722045"/>
    <w:rsid w:val="007414AC"/>
    <w:rsid w:val="007C5D61"/>
    <w:rsid w:val="007D1B04"/>
    <w:rsid w:val="00807757"/>
    <w:rsid w:val="0089467C"/>
    <w:rsid w:val="008A778A"/>
    <w:rsid w:val="0090115B"/>
    <w:rsid w:val="00976C1F"/>
    <w:rsid w:val="00992D96"/>
    <w:rsid w:val="009A5030"/>
    <w:rsid w:val="009B78FC"/>
    <w:rsid w:val="009D6A82"/>
    <w:rsid w:val="00A13F2B"/>
    <w:rsid w:val="00A67DA4"/>
    <w:rsid w:val="00AA3613"/>
    <w:rsid w:val="00AE569F"/>
    <w:rsid w:val="00B30771"/>
    <w:rsid w:val="00BB1772"/>
    <w:rsid w:val="00BE5F74"/>
    <w:rsid w:val="00C02D8C"/>
    <w:rsid w:val="00C16DCF"/>
    <w:rsid w:val="00C414DD"/>
    <w:rsid w:val="00C71C5A"/>
    <w:rsid w:val="00CA212A"/>
    <w:rsid w:val="00CB0F99"/>
    <w:rsid w:val="00CC72FA"/>
    <w:rsid w:val="00D3724D"/>
    <w:rsid w:val="00DC2CF6"/>
    <w:rsid w:val="00E07D96"/>
    <w:rsid w:val="00E86D90"/>
    <w:rsid w:val="00EB0C31"/>
    <w:rsid w:val="00EE717E"/>
    <w:rsid w:val="00F9381E"/>
    <w:rsid w:val="00FB72F5"/>
    <w:rsid w:val="00FD3324"/>
    <w:rsid w:val="00FE2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62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0771"/>
    <w:pPr>
      <w:keepNext/>
      <w:jc w:val="center"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71C5A"/>
    <w:rPr>
      <w:rFonts w:ascii="Cambria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B3077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07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1C5A"/>
    <w:rPr>
      <w:rFonts w:cs="Times New Roman"/>
      <w:sz w:val="2"/>
    </w:rPr>
  </w:style>
  <w:style w:type="paragraph" w:styleId="Title">
    <w:name w:val="Title"/>
    <w:basedOn w:val="Normal"/>
    <w:link w:val="TitleChar"/>
    <w:uiPriority w:val="99"/>
    <w:qFormat/>
    <w:rsid w:val="00C414DD"/>
    <w:pPr>
      <w:tabs>
        <w:tab w:val="left" w:pos="5800"/>
        <w:tab w:val="right" w:pos="15066"/>
      </w:tabs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C414DD"/>
    <w:rPr>
      <w:rFonts w:cs="Times New Roman"/>
      <w:sz w:val="24"/>
    </w:rPr>
  </w:style>
  <w:style w:type="paragraph" w:styleId="Header">
    <w:name w:val="header"/>
    <w:basedOn w:val="Normal"/>
    <w:link w:val="HeaderChar"/>
    <w:uiPriority w:val="99"/>
    <w:rsid w:val="00C414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414DD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C414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414DD"/>
    <w:rPr>
      <w:rFonts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141</Words>
  <Characters>805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Приложение 9 </dc:title>
  <dc:subject/>
  <dc:creator>Н.А.Антонова</dc:creator>
  <cp:keywords/>
  <dc:description/>
  <cp:lastModifiedBy>ADM</cp:lastModifiedBy>
  <cp:revision>7</cp:revision>
  <cp:lastPrinted>2013-12-19T12:02:00Z</cp:lastPrinted>
  <dcterms:created xsi:type="dcterms:W3CDTF">2013-12-19T12:03:00Z</dcterms:created>
  <dcterms:modified xsi:type="dcterms:W3CDTF">2018-11-09T13:15:00Z</dcterms:modified>
</cp:coreProperties>
</file>